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77D" w:rsidRDefault="004E777D" w:rsidP="004E777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Nicholas BOSBURY</w:t>
      </w:r>
      <w:r>
        <w:rPr>
          <w:rStyle w:val="Hyperlink"/>
          <w:color w:val="auto"/>
          <w:u w:val="none"/>
        </w:rPr>
        <w:t xml:space="preserve">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4E777D" w:rsidRDefault="004E777D" w:rsidP="004E777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Alcester, Warwickshire.</w:t>
      </w:r>
    </w:p>
    <w:p w:rsidR="004E777D" w:rsidRDefault="004E777D" w:rsidP="004E777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4E777D" w:rsidRDefault="004E777D" w:rsidP="004E777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4E777D" w:rsidRDefault="004E777D" w:rsidP="004E777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Richard </w:t>
      </w:r>
      <w:proofErr w:type="spellStart"/>
      <w:r>
        <w:rPr>
          <w:rStyle w:val="Hyperlink"/>
          <w:color w:val="auto"/>
          <w:u w:val="none"/>
        </w:rPr>
        <w:t>Playter</w:t>
      </w:r>
      <w:proofErr w:type="spellEnd"/>
      <w:r>
        <w:rPr>
          <w:rStyle w:val="Hyperlink"/>
          <w:color w:val="auto"/>
          <w:u w:val="none"/>
        </w:rPr>
        <w:t>(q.v.) brought a plaint of debt against him and Thomas</w:t>
      </w:r>
    </w:p>
    <w:p w:rsidR="004E777D" w:rsidRDefault="004E777D" w:rsidP="004E777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Burdet</w:t>
      </w:r>
      <w:proofErr w:type="spellEnd"/>
      <w:r>
        <w:rPr>
          <w:rStyle w:val="Hyperlink"/>
          <w:color w:val="auto"/>
          <w:u w:val="none"/>
        </w:rPr>
        <w:t xml:space="preserve"> of Arrow(q.v.).</w:t>
      </w:r>
    </w:p>
    <w:p w:rsidR="004E777D" w:rsidRDefault="004E777D" w:rsidP="004E777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4E777D" w:rsidRDefault="004E777D" w:rsidP="004E777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4E777D" w:rsidRDefault="004E777D" w:rsidP="004E777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4E777D" w:rsidRDefault="004E777D" w:rsidP="004E777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19 July 2016</w:t>
      </w:r>
    </w:p>
    <w:p w:rsidR="006B2F86" w:rsidRPr="00E71FC3" w:rsidRDefault="004E777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77D" w:rsidRDefault="004E777D" w:rsidP="00E71FC3">
      <w:pPr>
        <w:spacing w:after="0" w:line="240" w:lineRule="auto"/>
      </w:pPr>
      <w:r>
        <w:separator/>
      </w:r>
    </w:p>
  </w:endnote>
  <w:endnote w:type="continuationSeparator" w:id="0">
    <w:p w:rsidR="004E777D" w:rsidRDefault="004E77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77D" w:rsidRDefault="004E777D" w:rsidP="00E71FC3">
      <w:pPr>
        <w:spacing w:after="0" w:line="240" w:lineRule="auto"/>
      </w:pPr>
      <w:r>
        <w:separator/>
      </w:r>
    </w:p>
  </w:footnote>
  <w:footnote w:type="continuationSeparator" w:id="0">
    <w:p w:rsidR="004E777D" w:rsidRDefault="004E77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77D"/>
    <w:rsid w:val="001A7C09"/>
    <w:rsid w:val="004E777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5D8997-9FD0-45F1-814A-0E247A579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E77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2017-01-31T22:07:00Z</dcterms:created>
  <dcterms:modified xsi:type="dcterms:W3CDTF">2017-01-31T22:07:00Z</dcterms:modified>
</cp:coreProperties>
</file>